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ED0" w:rsidRDefault="00FE6ED0" w:rsidP="00FE6E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SATRE(?)</w:t>
      </w:r>
      <w:r>
        <w:rPr>
          <w:rFonts w:ascii="Times New Roman" w:hAnsi="Times New Roman" w:cs="Times New Roman"/>
          <w:sz w:val="24"/>
          <w:szCs w:val="24"/>
        </w:rPr>
        <w:t xml:space="preserve">     (fl.1440)</w:t>
      </w:r>
    </w:p>
    <w:p w:rsidR="00FE6ED0" w:rsidRDefault="00FE6ED0" w:rsidP="00FE6E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6ED0" w:rsidRDefault="00FE6ED0" w:rsidP="00FE6E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6ED0" w:rsidRDefault="00FE6ED0" w:rsidP="00FE6E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Spetylman of Glemsford, Suffolk(q.v.), bequeathed to him and his </w:t>
      </w:r>
    </w:p>
    <w:p w:rsidR="00FE6ED0" w:rsidRDefault="00FE6ED0" w:rsidP="00FE6E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wife 40d and a quarter of wood.  (“Sudbury Wills” vol.I p.60)</w:t>
      </w:r>
    </w:p>
    <w:p w:rsidR="00FE6ED0" w:rsidRDefault="00FE6ED0" w:rsidP="00FE6E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6ED0" w:rsidRDefault="00FE6ED0" w:rsidP="00FE6E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FE6ED0" w:rsidP="00FE6E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June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6ED0" w:rsidRDefault="00FE6ED0" w:rsidP="00564E3C">
      <w:pPr>
        <w:spacing w:after="0" w:line="240" w:lineRule="auto"/>
      </w:pPr>
      <w:r>
        <w:separator/>
      </w:r>
    </w:p>
  </w:endnote>
  <w:endnote w:type="continuationSeparator" w:id="0">
    <w:p w:rsidR="00FE6ED0" w:rsidRDefault="00FE6ED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E6ED0">
      <w:rPr>
        <w:rFonts w:ascii="Times New Roman" w:hAnsi="Times New Roman" w:cs="Times New Roman"/>
        <w:noProof/>
        <w:sz w:val="24"/>
        <w:szCs w:val="24"/>
      </w:rPr>
      <w:t>2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6ED0" w:rsidRDefault="00FE6ED0" w:rsidP="00564E3C">
      <w:pPr>
        <w:spacing w:after="0" w:line="240" w:lineRule="auto"/>
      </w:pPr>
      <w:r>
        <w:separator/>
      </w:r>
    </w:p>
  </w:footnote>
  <w:footnote w:type="continuationSeparator" w:id="0">
    <w:p w:rsidR="00FE6ED0" w:rsidRDefault="00FE6ED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ED0"/>
    <w:rsid w:val="00372DC6"/>
    <w:rsid w:val="00564E3C"/>
    <w:rsid w:val="0064591D"/>
    <w:rsid w:val="00DD5B8A"/>
    <w:rsid w:val="00EB41B8"/>
    <w:rsid w:val="00F14DE1"/>
    <w:rsid w:val="00FE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3678A4-52F6-49E9-B473-78E50662F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2015-11-02T22:42:00Z</dcterms:created>
  <dcterms:modified xsi:type="dcterms:W3CDTF">2015-11-02T22:43:00Z</dcterms:modified>
</cp:coreProperties>
</file>